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4158B6">
        <w:rPr>
          <w:rFonts w:eastAsia="Arial"/>
          <w:b/>
          <w:kern w:val="3"/>
          <w:sz w:val="24"/>
          <w:szCs w:val="24"/>
          <w:lang w:eastAsia="zh-CN"/>
        </w:rPr>
        <w:t>, ул.</w:t>
      </w:r>
      <w:r w:rsidR="00741CAF">
        <w:rPr>
          <w:rFonts w:eastAsia="Arial"/>
          <w:b/>
          <w:kern w:val="3"/>
          <w:sz w:val="24"/>
          <w:szCs w:val="24"/>
          <w:lang w:eastAsia="zh-CN"/>
        </w:rPr>
        <w:t xml:space="preserve"> Нефтяников, д. 25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72928" w:rsidRDefault="0010435B" w:rsidP="004158B6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42068" w:rsidRPr="0074206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86CA9" w:rsidRPr="00686CA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B4E2B" w:rsidRPr="003B4E2B">
        <w:rPr>
          <w:b/>
          <w:color w:val="000000"/>
          <w:kern w:val="3"/>
          <w:sz w:val="24"/>
          <w:szCs w:val="24"/>
          <w:lang w:eastAsia="zh-CN" w:bidi="hi-IN"/>
        </w:rPr>
        <w:t>4 100 000,00</w:t>
      </w:r>
      <w:r w:rsidR="001873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4E2B">
        <w:rPr>
          <w:color w:val="000000"/>
          <w:kern w:val="3"/>
          <w:sz w:val="24"/>
          <w:szCs w:val="24"/>
          <w:lang w:eastAsia="zh-CN" w:bidi="hi-IN"/>
        </w:rPr>
        <w:t>, р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B4E2B" w:rsidRPr="003B4E2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B4E2B" w:rsidRPr="003B4E2B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B4E2B" w:rsidRPr="003B4E2B">
        <w:t xml:space="preserve"> 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B4E2B" w:rsidRPr="003B4E2B">
        <w:rPr>
          <w:b/>
          <w:color w:val="000000"/>
          <w:kern w:val="3"/>
          <w:sz w:val="24"/>
          <w:szCs w:val="24"/>
          <w:lang w:eastAsia="zh-CN" w:bidi="hi-IN"/>
        </w:rPr>
        <w:t>2 000 000,00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87327" w:rsidRPr="00187327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3B4E2B" w:rsidRPr="003B4E2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257 062,37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B4E2B" w:rsidRPr="003B4E2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91 500,00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2B"/>
    <w:rsid w:val="003B680C"/>
    <w:rsid w:val="003C63B2"/>
    <w:rsid w:val="003C728F"/>
    <w:rsid w:val="003E1594"/>
    <w:rsid w:val="003E3785"/>
    <w:rsid w:val="003F536A"/>
    <w:rsid w:val="004016FE"/>
    <w:rsid w:val="00414992"/>
    <w:rsid w:val="004158B6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1CAF"/>
    <w:rsid w:val="00742068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2928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876DA-94C3-4C50-9C95-3CD742B44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9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18</cp:revision>
  <cp:lastPrinted>2023-02-01T06:27:00Z</cp:lastPrinted>
  <dcterms:created xsi:type="dcterms:W3CDTF">2024-06-18T11:39:00Z</dcterms:created>
  <dcterms:modified xsi:type="dcterms:W3CDTF">2024-07-01T07:07:00Z</dcterms:modified>
</cp:coreProperties>
</file>